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6A" w:rsidRPr="00823E08" w:rsidRDefault="00D2446A" w:rsidP="00D244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126E91">
        <w:rPr>
          <w:b/>
          <w:sz w:val="24"/>
        </w:rPr>
        <w:fldChar w:fldCharType="begin"/>
      </w:r>
      <w:r w:rsidR="00126E91">
        <w:rPr>
          <w:b/>
          <w:sz w:val="24"/>
        </w:rPr>
        <w:instrText xml:space="preserve"> DOCPROPERTY  TSG/WGRef  \* MERGEFORMAT </w:instrText>
      </w:r>
      <w:r w:rsidR="00126E91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126E91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>
        <w:rPr>
          <w:b/>
          <w:sz w:val="24"/>
        </w:rPr>
        <w:t>9</w:t>
      </w:r>
      <w:r w:rsidR="00BF4B2A">
        <w:rPr>
          <w:b/>
          <w:sz w:val="24"/>
        </w:rPr>
        <w:t>4</w:t>
      </w:r>
      <w:r w:rsidR="007A2F0B">
        <w:rPr>
          <w:b/>
          <w:sz w:val="24"/>
        </w:rPr>
        <w:t>-e</w:t>
      </w:r>
      <w:r w:rsidRPr="00823E08">
        <w:fldChar w:fldCharType="begin"/>
      </w:r>
      <w:r w:rsidRPr="00823E08">
        <w:instrText xml:space="preserve"> DOCPROPERTY  MtgTitle  \* MERGEFORMAT </w:instrText>
      </w:r>
      <w:r w:rsidRPr="00823E08">
        <w:fldChar w:fldCharType="end"/>
      </w:r>
      <w:r w:rsidRPr="00823E08">
        <w:rPr>
          <w:b/>
          <w:i/>
          <w:sz w:val="28"/>
        </w:rPr>
        <w:tab/>
      </w:r>
      <w:r w:rsidR="00BF4B2A">
        <w:rPr>
          <w:b/>
          <w:sz w:val="28"/>
        </w:rPr>
        <w:t>R5-220626</w:t>
      </w:r>
    </w:p>
    <w:p w:rsidR="00D2446A" w:rsidRPr="00823E08" w:rsidRDefault="00BF4B2A" w:rsidP="00D244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4B2A">
        <w:rPr>
          <w:b/>
          <w:noProof/>
          <w:sz w:val="24"/>
        </w:rPr>
        <w:t>Electronic Meeting, 21st Feb– 04th March 2022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7B7F17" w:rsidRPr="007B7F17">
        <w:rPr>
          <w:rFonts w:ascii="Arial" w:hAnsi="Arial"/>
          <w:sz w:val="24"/>
        </w:rPr>
        <w:t>7</w:t>
      </w:r>
      <w:r w:rsidR="007F7861">
        <w:rPr>
          <w:rFonts w:ascii="Arial" w:hAnsi="Arial"/>
          <w:sz w:val="24"/>
        </w:rPr>
        <w:t>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530390" w:rsidRPr="00530390">
        <w:rPr>
          <w:rFonts w:ascii="Arial" w:hAnsi="Arial"/>
          <w:sz w:val="24"/>
        </w:rPr>
        <w:t>TS 38.523-1 Tracker status before RAN5-9</w:t>
      </w:r>
      <w:r w:rsidR="00BF4B2A">
        <w:rPr>
          <w:rFonts w:ascii="Arial" w:hAnsi="Arial"/>
          <w:sz w:val="24"/>
        </w:rPr>
        <w:t>4</w:t>
      </w:r>
      <w:r w:rsidR="00530390" w:rsidRPr="00530390">
        <w:rPr>
          <w:rFonts w:ascii="Arial" w:hAnsi="Arial"/>
          <w:sz w:val="24"/>
        </w:rPr>
        <w:t>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530390" w:rsidRPr="00530390">
        <w:rPr>
          <w:rStyle w:val="PLChar"/>
          <w:sz w:val="20"/>
        </w:rPr>
        <w:t>TS 38.523</w:t>
      </w:r>
      <w:r w:rsidR="00BF4B2A">
        <w:rPr>
          <w:rStyle w:val="PLChar"/>
          <w:sz w:val="20"/>
        </w:rPr>
        <w:t>-1 Tracker status before RAN5-94</w:t>
      </w:r>
      <w:r w:rsidR="00530390" w:rsidRPr="00530390">
        <w:rPr>
          <w:rStyle w:val="PLChar"/>
          <w:sz w:val="20"/>
        </w:rPr>
        <w:t>e</w:t>
      </w:r>
      <w:r w:rsidR="00503F7F" w:rsidRPr="00503F7F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6C2994">
        <w:t>2</w:t>
      </w:r>
      <w:r w:rsidRPr="00C24209">
        <w:t>-e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hyperlink r:id="rId10" w:history="1">
        <w:r w:rsidR="007F7861">
          <w:rPr>
            <w:rStyle w:val="af5"/>
          </w:rPr>
          <w:t>R5-21</w:t>
        </w:r>
        <w:r w:rsidR="00BF4B2A">
          <w:rPr>
            <w:rStyle w:val="af5"/>
          </w:rPr>
          <w:t>7065</w:t>
        </w:r>
      </w:hyperlink>
      <w:r w:rsidR="007F7861">
        <w:t xml:space="preserve"> [</w:t>
      </w:r>
      <w:r w:rsidR="006C2994">
        <w:t>1</w:t>
      </w:r>
      <w:r w:rsidR="00BF4B2A">
        <w:t>1</w:t>
      </w:r>
      <w:r w:rsidR="00717BE6">
        <w:t xml:space="preserve">] which contained the status </w:t>
      </w:r>
      <w:r w:rsidR="00530390">
        <w:t>after</w:t>
      </w:r>
      <w:r w:rsidR="007B7F17">
        <w:t xml:space="preserve"> the RAN5#</w:t>
      </w:r>
      <w:r w:rsidR="00717BE6">
        <w:t>9</w:t>
      </w:r>
      <w:r w:rsidR="00BF4B2A">
        <w:t>3</w:t>
      </w:r>
      <w:r w:rsidR="00717BE6">
        <w:t>-e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light yellow.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2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3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5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6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7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6C2994" w:rsidRDefault="006C2994" w:rsidP="006C2994">
      <w:pPr>
        <w:pStyle w:val="EX"/>
      </w:pPr>
      <w:r>
        <w:t>[10]</w:t>
      </w:r>
      <w:r>
        <w:tab/>
      </w:r>
      <w:hyperlink r:id="rId18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BF4B2A" w:rsidRPr="00E9481F" w:rsidRDefault="00BF4B2A" w:rsidP="00BF4B2A">
      <w:pPr>
        <w:pStyle w:val="EX"/>
      </w:pPr>
      <w:r>
        <w:t>[11</w:t>
      </w:r>
      <w:r>
        <w:t>]</w:t>
      </w:r>
      <w:r>
        <w:tab/>
      </w:r>
      <w:hyperlink r:id="rId19" w:history="1">
        <w:r>
          <w:rPr>
            <w:rStyle w:val="af5"/>
          </w:rPr>
          <w:t>R5-21</w:t>
        </w:r>
      </w:hyperlink>
      <w:r>
        <w:rPr>
          <w:rStyle w:val="af5"/>
        </w:rPr>
        <w:t>7065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3</w:t>
      </w:r>
      <w:bookmarkStart w:id="5" w:name="_GoBack"/>
      <w:bookmarkEnd w:id="5"/>
      <w:r>
        <w:t>-</w:t>
      </w:r>
      <w:r w:rsidRPr="00530390">
        <w:t>e</w:t>
      </w:r>
    </w:p>
    <w:p w:rsidR="00BF4B2A" w:rsidRPr="00BF4B2A" w:rsidRDefault="00BF4B2A" w:rsidP="006C2994">
      <w:pPr>
        <w:pStyle w:val="EX"/>
      </w:pPr>
    </w:p>
    <w:p w:rsidR="0053529E" w:rsidRPr="008E2A5C" w:rsidRDefault="0053529E" w:rsidP="002C7E70"/>
    <w:sectPr w:rsidR="0053529E" w:rsidRPr="008E2A5C">
      <w:footerReference w:type="default" r:id="rId20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417" w:rsidRDefault="00F00417">
      <w:r>
        <w:separator/>
      </w:r>
    </w:p>
  </w:endnote>
  <w:endnote w:type="continuationSeparator" w:id="0">
    <w:p w:rsidR="00F00417" w:rsidRDefault="00F00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F4B2A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417" w:rsidRDefault="00F00417">
      <w:r>
        <w:separator/>
      </w:r>
    </w:p>
  </w:footnote>
  <w:footnote w:type="continuationSeparator" w:id="0">
    <w:p w:rsidR="00F00417" w:rsidRDefault="00F00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6E91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4B2A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4E44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0417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8_Electronic/Docs/R5-204367.zip" TargetMode="External"/><Relationship Id="rId18" Type="http://schemas.openxmlformats.org/officeDocument/2006/relationships/hyperlink" Target="ftp://ftp.3gpp.org/tsg_ran/WG5_Test_ex-T1/TSGR5_90_Electronic/Docs/R5-212141.zi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9_Electronic/Docs/R5-20513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0156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5.zip" TargetMode="External"/><Relationship Id="rId10" Type="http://schemas.openxmlformats.org/officeDocument/2006/relationships/hyperlink" Target="ftp://ftp.3gpp.org/tsg_ran/WG5_Test_ex-T1/TSGR5_90_Electronic/Docs/R5-212141.zip" TargetMode="External"/><Relationship Id="rId19" Type="http://schemas.openxmlformats.org/officeDocument/2006/relationships/hyperlink" Target="ftp://ftp.3gpp.org/tsg_ran/WG5_Test_ex-T1/TSGR5_90_Electronic/Docs/R5-212141.zip" TargetMode="Externa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64335CA-2F92-4FBB-8B7E-576BBE42F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3329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6</cp:revision>
  <cp:lastPrinted>2009-01-20T12:46:00Z</cp:lastPrinted>
  <dcterms:created xsi:type="dcterms:W3CDTF">2021-06-15T15:09:00Z</dcterms:created>
  <dcterms:modified xsi:type="dcterms:W3CDTF">2022-02-10T08:09:00Z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(2)uYsiQaHmJV6eCccqoreawsZJvTiGgEOA3KrI4hrbjzRVpb2l+FT5hFwz9Y1spQghIQao32j3
PVtima+e3ExxvoeU7RZmUoGnpp3cXY5pko+QIHHdlNGHxvybIQo/uybYff6nNRLz/rxLo7st
38AEy09FU6boPn38g9LFdGw1rOTdcKLH6RpAPoyeao3W6GVT6B5BGFad3uKg76FccmWe6Cil
wJKiSHMQD784p7jp7Z</vt:lpwstr>
  </property>
  <property fmtid="{D5CDD505-2E9C-101B-9397-08002B2CF9AE}" pid="4" name="_2015_ms_pID_7253431">
    <vt:lpwstr>Hwu4GnTGDeIDjfq+7vJMjEng8pL6X0c0lMAIFJmPBJhX8DxTjus/E2
fEhlq8sIbjn413JtCO7gvnfViP4Rcb05fvFf5Tj5ODXVTBawzkW1V90bDJkeeXOTW9IOI6ec
Q3cQ+IbqLHOJZ1aAlhikJaZRRvyQdYyux1KE4+jq7A6PkQmW5EXZxE9ezJrKdWAO9Qml9sOB
NwhFf5lHj0VeBavW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1644204230</vt:lpwstr>
  </property>
</Properties>
</file>